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A3DC1" w14:textId="4FE873D9" w:rsidR="006B2F86" w:rsidRDefault="00AF79B2" w:rsidP="00E71FC3">
      <w:pPr>
        <w:pStyle w:val="NoSpacing"/>
      </w:pPr>
      <w:r>
        <w:rPr>
          <w:u w:val="single"/>
        </w:rPr>
        <w:t>Jane SCARDEVILE</w:t>
      </w:r>
      <w:r>
        <w:t xml:space="preserve">   </w:t>
      </w:r>
      <w:proofErr w:type="gramStart"/>
      <w:r>
        <w:t xml:space="preserve">   (</w:t>
      </w:r>
      <w:proofErr w:type="gramEnd"/>
      <w:r>
        <w:t>fl.1490)</w:t>
      </w:r>
    </w:p>
    <w:p w14:paraId="23B12765" w14:textId="5E41262E" w:rsidR="00AF79B2" w:rsidRDefault="00AF79B2" w:rsidP="00E71FC3">
      <w:pPr>
        <w:pStyle w:val="NoSpacing"/>
      </w:pPr>
    </w:p>
    <w:p w14:paraId="0462A069" w14:textId="56B08C9F" w:rsidR="00AF79B2" w:rsidRDefault="00AF79B2" w:rsidP="00E71FC3">
      <w:pPr>
        <w:pStyle w:val="NoSpacing"/>
      </w:pPr>
    </w:p>
    <w:p w14:paraId="4E0F9D9B" w14:textId="44BE6A15" w:rsidR="00AF79B2" w:rsidRDefault="00AF79B2" w:rsidP="00E71FC3">
      <w:pPr>
        <w:pStyle w:val="NoSpacing"/>
      </w:pPr>
      <w:r>
        <w:t xml:space="preserve">Daughter of Piers </w:t>
      </w:r>
      <w:proofErr w:type="spellStart"/>
      <w:r>
        <w:t>Scardevile</w:t>
      </w:r>
      <w:proofErr w:type="spellEnd"/>
      <w:r>
        <w:t>(q.v.).   (H.P. p.263)</w:t>
      </w:r>
    </w:p>
    <w:p w14:paraId="57F88091" w14:textId="286DA7C6" w:rsidR="00AF79B2" w:rsidRDefault="00AF79B2" w:rsidP="00AF79B2">
      <w:pPr>
        <w:pStyle w:val="NoSpacing"/>
      </w:pPr>
      <w:r>
        <w:t xml:space="preserve">1 = </w:t>
      </w:r>
      <w:proofErr w:type="spellStart"/>
      <w:r>
        <w:t>Walkyn</w:t>
      </w:r>
      <w:proofErr w:type="spellEnd"/>
      <w:r>
        <w:t xml:space="preserve"> Williams.   (ibid.)</w:t>
      </w:r>
    </w:p>
    <w:p w14:paraId="11CA1F63" w14:textId="1222E53F" w:rsidR="00AF79B2" w:rsidRDefault="00AF79B2" w:rsidP="00AF79B2">
      <w:pPr>
        <w:pStyle w:val="NoSpacing"/>
      </w:pPr>
    </w:p>
    <w:p w14:paraId="5FC151EA" w14:textId="55AFBAFA" w:rsidR="00AF79B2" w:rsidRDefault="00AF79B2" w:rsidP="00AF79B2">
      <w:pPr>
        <w:pStyle w:val="NoSpacing"/>
      </w:pPr>
      <w:r>
        <w:t xml:space="preserve">2 = Sir John </w:t>
      </w:r>
      <w:proofErr w:type="spellStart"/>
      <w:r>
        <w:t>Dawtry</w:t>
      </w:r>
      <w:proofErr w:type="spellEnd"/>
      <w:r>
        <w:t xml:space="preserve"> of Southampton(q.v.).   (ibid.)</w:t>
      </w:r>
    </w:p>
    <w:p w14:paraId="51A4DD90" w14:textId="3CD4C7DC" w:rsidR="00AF79B2" w:rsidRDefault="00AF79B2" w:rsidP="00AF79B2">
      <w:pPr>
        <w:pStyle w:val="NoSpacing"/>
      </w:pPr>
    </w:p>
    <w:p w14:paraId="4A042800" w14:textId="1C7F631E" w:rsidR="00AF79B2" w:rsidRDefault="00AF79B2" w:rsidP="00AF79B2">
      <w:pPr>
        <w:pStyle w:val="NoSpacing"/>
      </w:pPr>
    </w:p>
    <w:p w14:paraId="5E0A2494" w14:textId="784102B0" w:rsidR="00AF79B2" w:rsidRPr="00AF79B2" w:rsidRDefault="00AF79B2" w:rsidP="00AF79B2">
      <w:pPr>
        <w:pStyle w:val="NoSpacing"/>
      </w:pPr>
      <w:r>
        <w:t>4 April 2018</w:t>
      </w:r>
      <w:bookmarkStart w:id="0" w:name="_GoBack"/>
      <w:bookmarkEnd w:id="0"/>
    </w:p>
    <w:sectPr w:rsidR="00AF79B2" w:rsidRPr="00AF79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A0256" w14:textId="77777777" w:rsidR="00AF79B2" w:rsidRDefault="00AF79B2" w:rsidP="00E71FC3">
      <w:pPr>
        <w:spacing w:after="0" w:line="240" w:lineRule="auto"/>
      </w:pPr>
      <w:r>
        <w:separator/>
      </w:r>
    </w:p>
  </w:endnote>
  <w:endnote w:type="continuationSeparator" w:id="0">
    <w:p w14:paraId="42EDF979" w14:textId="77777777" w:rsidR="00AF79B2" w:rsidRDefault="00AF79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F3A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FF45A" w14:textId="77777777" w:rsidR="00AF79B2" w:rsidRDefault="00AF79B2" w:rsidP="00E71FC3">
      <w:pPr>
        <w:spacing w:after="0" w:line="240" w:lineRule="auto"/>
      </w:pPr>
      <w:r>
        <w:separator/>
      </w:r>
    </w:p>
  </w:footnote>
  <w:footnote w:type="continuationSeparator" w:id="0">
    <w:p w14:paraId="2B1B1695" w14:textId="77777777" w:rsidR="00AF79B2" w:rsidRDefault="00AF79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B2"/>
    <w:rsid w:val="001A7C09"/>
    <w:rsid w:val="00577BD5"/>
    <w:rsid w:val="00656CBA"/>
    <w:rsid w:val="006A1F77"/>
    <w:rsid w:val="00733BE7"/>
    <w:rsid w:val="00AB52E8"/>
    <w:rsid w:val="00AF79B2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76374"/>
  <w15:chartTrackingRefBased/>
  <w15:docId w15:val="{D2576B96-2015-4506-A922-75F4D68F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2018-04-04T20:53:00Z</dcterms:created>
  <dcterms:modified xsi:type="dcterms:W3CDTF">2018-04-04T20:57:00Z</dcterms:modified>
</cp:coreProperties>
</file>